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E5D" w:rsidRPr="00A257F4" w:rsidRDefault="00B66E5D" w:rsidP="00C70806">
      <w:pPr>
        <w:jc w:val="center"/>
        <w:outlineLvl w:val="0"/>
        <w:rPr>
          <w:color w:val="000000"/>
          <w:sz w:val="28"/>
          <w:szCs w:val="28"/>
        </w:rPr>
      </w:pPr>
      <w:r w:rsidRPr="00A257F4">
        <w:rPr>
          <w:color w:val="000000"/>
          <w:sz w:val="28"/>
          <w:szCs w:val="28"/>
        </w:rPr>
        <w:t>БРЯНСКАЯ ОБЛАСТЬ</w:t>
      </w:r>
    </w:p>
    <w:p w:rsidR="00B66E5D" w:rsidRPr="00A257F4" w:rsidRDefault="00B66E5D" w:rsidP="00C70806">
      <w:pPr>
        <w:jc w:val="center"/>
        <w:outlineLvl w:val="0"/>
        <w:rPr>
          <w:color w:val="000000"/>
          <w:sz w:val="28"/>
          <w:szCs w:val="28"/>
        </w:rPr>
      </w:pPr>
      <w:r w:rsidRPr="00A257F4">
        <w:rPr>
          <w:color w:val="000000"/>
          <w:sz w:val="28"/>
          <w:szCs w:val="28"/>
        </w:rPr>
        <w:t xml:space="preserve">НАВЛИНСКИЙ РАЙОННЫЙ СОВЕТ </w:t>
      </w:r>
    </w:p>
    <w:p w:rsidR="00B66E5D" w:rsidRPr="00A257F4" w:rsidRDefault="00B66E5D" w:rsidP="00C70806">
      <w:pPr>
        <w:jc w:val="center"/>
        <w:outlineLvl w:val="0"/>
        <w:rPr>
          <w:color w:val="000000"/>
          <w:sz w:val="28"/>
          <w:szCs w:val="28"/>
        </w:rPr>
      </w:pPr>
      <w:r w:rsidRPr="00A257F4">
        <w:rPr>
          <w:color w:val="000000"/>
          <w:sz w:val="28"/>
          <w:szCs w:val="28"/>
        </w:rPr>
        <w:t>НАРОДНЫХ ДЕПУТАТОВ</w:t>
      </w:r>
    </w:p>
    <w:p w:rsidR="00B66E5D" w:rsidRPr="00A257F4" w:rsidRDefault="00B66E5D" w:rsidP="00C70806">
      <w:pPr>
        <w:spacing w:line="360" w:lineRule="auto"/>
        <w:jc w:val="center"/>
        <w:outlineLvl w:val="0"/>
        <w:rPr>
          <w:color w:val="000000"/>
          <w:sz w:val="28"/>
          <w:szCs w:val="28"/>
        </w:rPr>
      </w:pPr>
    </w:p>
    <w:p w:rsidR="00B66E5D" w:rsidRPr="00A257F4" w:rsidRDefault="00B66E5D" w:rsidP="00C70806">
      <w:pPr>
        <w:spacing w:line="360" w:lineRule="auto"/>
        <w:jc w:val="center"/>
        <w:outlineLvl w:val="0"/>
        <w:rPr>
          <w:color w:val="000000"/>
          <w:sz w:val="28"/>
          <w:szCs w:val="28"/>
        </w:rPr>
      </w:pPr>
      <w:r w:rsidRPr="00A257F4">
        <w:rPr>
          <w:color w:val="000000"/>
          <w:sz w:val="28"/>
          <w:szCs w:val="28"/>
        </w:rPr>
        <w:t>РЕШЕНИЕ</w:t>
      </w:r>
    </w:p>
    <w:p w:rsidR="00B66E5D" w:rsidRPr="00C947B5" w:rsidRDefault="00B66E5D" w:rsidP="00C70806">
      <w:pPr>
        <w:spacing w:line="360" w:lineRule="auto"/>
        <w:ind w:firstLine="720"/>
        <w:outlineLvl w:val="0"/>
        <w:rPr>
          <w:b/>
          <w:bCs/>
          <w:color w:val="000000"/>
          <w:sz w:val="28"/>
          <w:szCs w:val="28"/>
        </w:rPr>
      </w:pPr>
    </w:p>
    <w:p w:rsidR="00B66E5D" w:rsidRPr="006B4E4A" w:rsidRDefault="00B66E5D" w:rsidP="00C70806">
      <w:pPr>
        <w:spacing w:line="360" w:lineRule="auto"/>
        <w:outlineLvl w:val="0"/>
        <w:rPr>
          <w:sz w:val="28"/>
          <w:szCs w:val="28"/>
        </w:rPr>
      </w:pPr>
      <w:r w:rsidRPr="006B4E4A">
        <w:rPr>
          <w:sz w:val="28"/>
          <w:szCs w:val="28"/>
        </w:rPr>
        <w:t xml:space="preserve">от </w:t>
      </w:r>
      <w:r>
        <w:rPr>
          <w:sz w:val="28"/>
          <w:szCs w:val="28"/>
        </w:rPr>
        <w:t>10.10.2014</w:t>
      </w:r>
      <w:r w:rsidRPr="006B4E4A">
        <w:rPr>
          <w:sz w:val="28"/>
          <w:szCs w:val="28"/>
        </w:rPr>
        <w:t xml:space="preserve">г № </w:t>
      </w:r>
      <w:r>
        <w:rPr>
          <w:sz w:val="28"/>
          <w:szCs w:val="28"/>
        </w:rPr>
        <w:t>5-32</w:t>
      </w:r>
    </w:p>
    <w:p w:rsidR="00B66E5D" w:rsidRPr="002277D4" w:rsidRDefault="00B66E5D">
      <w:pPr>
        <w:rPr>
          <w:sz w:val="28"/>
          <w:szCs w:val="28"/>
        </w:rPr>
      </w:pPr>
      <w:r w:rsidRPr="002277D4">
        <w:rPr>
          <w:sz w:val="28"/>
          <w:szCs w:val="28"/>
        </w:rPr>
        <w:t xml:space="preserve">Об отмене решения районного Совета </w:t>
      </w:r>
    </w:p>
    <w:p w:rsidR="00B66E5D" w:rsidRPr="002277D4" w:rsidRDefault="00B66E5D">
      <w:pPr>
        <w:rPr>
          <w:sz w:val="28"/>
          <w:szCs w:val="28"/>
        </w:rPr>
      </w:pPr>
      <w:r w:rsidRPr="002277D4">
        <w:rPr>
          <w:sz w:val="28"/>
          <w:szCs w:val="28"/>
        </w:rPr>
        <w:t>народных депутатов от 27.04.2011г. № 4-162</w:t>
      </w:r>
    </w:p>
    <w:p w:rsidR="00B66E5D" w:rsidRPr="002277D4" w:rsidRDefault="00B66E5D">
      <w:pPr>
        <w:rPr>
          <w:sz w:val="28"/>
          <w:szCs w:val="28"/>
        </w:rPr>
      </w:pPr>
      <w:r w:rsidRPr="002277D4">
        <w:rPr>
          <w:sz w:val="28"/>
          <w:szCs w:val="28"/>
        </w:rPr>
        <w:t xml:space="preserve">«О долгосрочной целевой программе </w:t>
      </w:r>
    </w:p>
    <w:p w:rsidR="00B66E5D" w:rsidRPr="002277D4" w:rsidRDefault="00B66E5D">
      <w:pPr>
        <w:rPr>
          <w:sz w:val="28"/>
          <w:szCs w:val="28"/>
        </w:rPr>
      </w:pPr>
      <w:r w:rsidRPr="002277D4">
        <w:rPr>
          <w:sz w:val="28"/>
          <w:szCs w:val="28"/>
        </w:rPr>
        <w:t>«Энергосбережение и повышение энергетической</w:t>
      </w:r>
    </w:p>
    <w:p w:rsidR="00B66E5D" w:rsidRPr="002277D4" w:rsidRDefault="00B66E5D">
      <w:pPr>
        <w:rPr>
          <w:sz w:val="28"/>
          <w:szCs w:val="28"/>
        </w:rPr>
      </w:pPr>
      <w:r w:rsidRPr="002277D4">
        <w:rPr>
          <w:sz w:val="28"/>
          <w:szCs w:val="28"/>
        </w:rPr>
        <w:t xml:space="preserve"> эффективности в Навлинском районе Брянской </w:t>
      </w:r>
    </w:p>
    <w:p w:rsidR="00B66E5D" w:rsidRPr="002277D4" w:rsidRDefault="00B66E5D">
      <w:pPr>
        <w:rPr>
          <w:sz w:val="28"/>
          <w:szCs w:val="28"/>
        </w:rPr>
      </w:pPr>
      <w:r w:rsidRPr="002277D4">
        <w:rPr>
          <w:sz w:val="28"/>
          <w:szCs w:val="28"/>
        </w:rPr>
        <w:t xml:space="preserve">области на период 2010-2014 годы и целевые </w:t>
      </w:r>
    </w:p>
    <w:p w:rsidR="00B66E5D" w:rsidRPr="002277D4" w:rsidRDefault="00B66E5D">
      <w:pPr>
        <w:rPr>
          <w:sz w:val="28"/>
          <w:szCs w:val="28"/>
        </w:rPr>
      </w:pPr>
      <w:r w:rsidRPr="002277D4">
        <w:rPr>
          <w:sz w:val="28"/>
          <w:szCs w:val="28"/>
        </w:rPr>
        <w:t>установки на период до 2020 года»</w:t>
      </w:r>
    </w:p>
    <w:p w:rsidR="00B66E5D" w:rsidRPr="002277D4" w:rsidRDefault="00B66E5D" w:rsidP="002277D4">
      <w:pPr>
        <w:ind w:firstLine="567"/>
        <w:rPr>
          <w:sz w:val="28"/>
          <w:szCs w:val="28"/>
        </w:rPr>
      </w:pPr>
      <w:bookmarkStart w:id="0" w:name="_GoBack"/>
      <w:bookmarkEnd w:id="0"/>
    </w:p>
    <w:p w:rsidR="00B66E5D" w:rsidRPr="002277D4" w:rsidRDefault="00B66E5D" w:rsidP="002277D4">
      <w:pPr>
        <w:ind w:firstLine="567"/>
        <w:jc w:val="both"/>
        <w:rPr>
          <w:sz w:val="28"/>
          <w:szCs w:val="28"/>
        </w:rPr>
      </w:pPr>
      <w:r w:rsidRPr="002277D4">
        <w:rPr>
          <w:sz w:val="28"/>
          <w:szCs w:val="28"/>
        </w:rPr>
        <w:t xml:space="preserve">    В соответствии со статьей 179 Бюджетного кодекса Российской Федерации районный Совет народных депутатов </w:t>
      </w:r>
    </w:p>
    <w:p w:rsidR="00B66E5D" w:rsidRPr="002277D4" w:rsidRDefault="00B66E5D" w:rsidP="002277D4">
      <w:pPr>
        <w:ind w:firstLine="567"/>
        <w:rPr>
          <w:sz w:val="28"/>
          <w:szCs w:val="28"/>
        </w:rPr>
      </w:pPr>
    </w:p>
    <w:p w:rsidR="00B66E5D" w:rsidRPr="002277D4" w:rsidRDefault="00B66E5D" w:rsidP="002277D4">
      <w:pPr>
        <w:ind w:firstLine="567"/>
        <w:rPr>
          <w:sz w:val="28"/>
          <w:szCs w:val="28"/>
        </w:rPr>
      </w:pPr>
      <w:r w:rsidRPr="002277D4">
        <w:rPr>
          <w:sz w:val="28"/>
          <w:szCs w:val="28"/>
        </w:rPr>
        <w:t>РЕШИЛ:</w:t>
      </w:r>
    </w:p>
    <w:p w:rsidR="00B66E5D" w:rsidRPr="002277D4" w:rsidRDefault="00B66E5D" w:rsidP="002277D4">
      <w:pPr>
        <w:ind w:firstLine="567"/>
        <w:jc w:val="both"/>
        <w:rPr>
          <w:sz w:val="28"/>
          <w:szCs w:val="28"/>
        </w:rPr>
      </w:pPr>
    </w:p>
    <w:p w:rsidR="00B66E5D" w:rsidRPr="002277D4" w:rsidRDefault="00B66E5D" w:rsidP="002277D4">
      <w:pPr>
        <w:ind w:firstLine="567"/>
        <w:jc w:val="both"/>
        <w:rPr>
          <w:sz w:val="28"/>
          <w:szCs w:val="28"/>
        </w:rPr>
      </w:pPr>
      <w:r w:rsidRPr="002277D4">
        <w:rPr>
          <w:sz w:val="28"/>
          <w:szCs w:val="28"/>
        </w:rPr>
        <w:t>1.  Решение районного Совета народных депутатов от 27.04.2011г. № 4-162 «О долгосрочной целевой программе «Энергосбережение и повышение энергетической  эффективности в Навлинском районе Брянской области на период 2010-2014 годы и целевые установки на период до 2020 года» отменить.</w:t>
      </w:r>
    </w:p>
    <w:p w:rsidR="00B66E5D" w:rsidRPr="002277D4" w:rsidRDefault="00B66E5D" w:rsidP="002277D4">
      <w:pPr>
        <w:ind w:firstLine="567"/>
        <w:jc w:val="both"/>
        <w:rPr>
          <w:sz w:val="28"/>
          <w:szCs w:val="28"/>
        </w:rPr>
      </w:pPr>
      <w:r w:rsidRPr="002277D4">
        <w:rPr>
          <w:sz w:val="28"/>
          <w:szCs w:val="28"/>
        </w:rPr>
        <w:t>2. Данное решение опубликовать (обнародовать) в установленном порядке.</w:t>
      </w:r>
    </w:p>
    <w:p w:rsidR="00B66E5D" w:rsidRPr="002277D4" w:rsidRDefault="00B66E5D" w:rsidP="00C70806">
      <w:pPr>
        <w:jc w:val="both"/>
        <w:rPr>
          <w:sz w:val="28"/>
          <w:szCs w:val="28"/>
        </w:rPr>
      </w:pPr>
    </w:p>
    <w:p w:rsidR="00B66E5D" w:rsidRPr="002277D4" w:rsidRDefault="00B66E5D" w:rsidP="00C70806">
      <w:pPr>
        <w:jc w:val="both"/>
        <w:rPr>
          <w:sz w:val="28"/>
          <w:szCs w:val="28"/>
        </w:rPr>
      </w:pPr>
    </w:p>
    <w:p w:rsidR="00B66E5D" w:rsidRPr="002277D4" w:rsidRDefault="00B66E5D" w:rsidP="00C70806">
      <w:pPr>
        <w:jc w:val="both"/>
        <w:rPr>
          <w:sz w:val="28"/>
          <w:szCs w:val="28"/>
        </w:rPr>
      </w:pPr>
    </w:p>
    <w:p w:rsidR="00B66E5D" w:rsidRPr="002277D4" w:rsidRDefault="00B66E5D" w:rsidP="00C70806">
      <w:pPr>
        <w:jc w:val="both"/>
        <w:rPr>
          <w:sz w:val="28"/>
          <w:szCs w:val="28"/>
        </w:rPr>
      </w:pPr>
      <w:r w:rsidRPr="002277D4">
        <w:rPr>
          <w:sz w:val="28"/>
          <w:szCs w:val="28"/>
        </w:rPr>
        <w:t xml:space="preserve">  Глава Навлинского района                                                            В.С. Сонных</w:t>
      </w:r>
    </w:p>
    <w:p w:rsidR="00B66E5D" w:rsidRPr="002277D4" w:rsidRDefault="00B66E5D">
      <w:pPr>
        <w:rPr>
          <w:sz w:val="28"/>
          <w:szCs w:val="28"/>
        </w:rPr>
      </w:pPr>
    </w:p>
    <w:sectPr w:rsidR="00B66E5D" w:rsidRPr="002277D4" w:rsidSect="00A73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806"/>
    <w:rsid w:val="00000598"/>
    <w:rsid w:val="00012D21"/>
    <w:rsid w:val="00022BA2"/>
    <w:rsid w:val="00037F65"/>
    <w:rsid w:val="000534AC"/>
    <w:rsid w:val="00060BE4"/>
    <w:rsid w:val="000638A3"/>
    <w:rsid w:val="00066E38"/>
    <w:rsid w:val="000733E5"/>
    <w:rsid w:val="0008243B"/>
    <w:rsid w:val="00084B6F"/>
    <w:rsid w:val="000935CE"/>
    <w:rsid w:val="00095213"/>
    <w:rsid w:val="000978F4"/>
    <w:rsid w:val="000A35B2"/>
    <w:rsid w:val="000B1804"/>
    <w:rsid w:val="000C2D87"/>
    <w:rsid w:val="000C5005"/>
    <w:rsid w:val="000C52FA"/>
    <w:rsid w:val="000D20BE"/>
    <w:rsid w:val="000D4AC3"/>
    <w:rsid w:val="000F27C7"/>
    <w:rsid w:val="000F3B75"/>
    <w:rsid w:val="000F787C"/>
    <w:rsid w:val="001071A2"/>
    <w:rsid w:val="00121368"/>
    <w:rsid w:val="001342FB"/>
    <w:rsid w:val="0013556D"/>
    <w:rsid w:val="00136B64"/>
    <w:rsid w:val="0013712A"/>
    <w:rsid w:val="0014639D"/>
    <w:rsid w:val="00160BEB"/>
    <w:rsid w:val="00166B6B"/>
    <w:rsid w:val="001717B8"/>
    <w:rsid w:val="00177B37"/>
    <w:rsid w:val="001800C4"/>
    <w:rsid w:val="00183D87"/>
    <w:rsid w:val="00195295"/>
    <w:rsid w:val="00197102"/>
    <w:rsid w:val="001B4166"/>
    <w:rsid w:val="001D3D78"/>
    <w:rsid w:val="001E0448"/>
    <w:rsid w:val="001E0CEE"/>
    <w:rsid w:val="001E14AF"/>
    <w:rsid w:val="001E5DC9"/>
    <w:rsid w:val="001E7F62"/>
    <w:rsid w:val="00202961"/>
    <w:rsid w:val="00214C6F"/>
    <w:rsid w:val="00217C20"/>
    <w:rsid w:val="002206B6"/>
    <w:rsid w:val="00224371"/>
    <w:rsid w:val="002277D4"/>
    <w:rsid w:val="00233247"/>
    <w:rsid w:val="002336F7"/>
    <w:rsid w:val="002349F8"/>
    <w:rsid w:val="00244226"/>
    <w:rsid w:val="00245E97"/>
    <w:rsid w:val="00247CEC"/>
    <w:rsid w:val="002539E6"/>
    <w:rsid w:val="002560A3"/>
    <w:rsid w:val="002579D9"/>
    <w:rsid w:val="002664DB"/>
    <w:rsid w:val="00274196"/>
    <w:rsid w:val="00294EE9"/>
    <w:rsid w:val="002A7F74"/>
    <w:rsid w:val="002B15DB"/>
    <w:rsid w:val="002B2745"/>
    <w:rsid w:val="002B3B7D"/>
    <w:rsid w:val="002B76B1"/>
    <w:rsid w:val="002C34D3"/>
    <w:rsid w:val="002D01C2"/>
    <w:rsid w:val="002F4908"/>
    <w:rsid w:val="002F7E19"/>
    <w:rsid w:val="003042EA"/>
    <w:rsid w:val="003079ED"/>
    <w:rsid w:val="00313FA8"/>
    <w:rsid w:val="003209B7"/>
    <w:rsid w:val="003368B0"/>
    <w:rsid w:val="003472E7"/>
    <w:rsid w:val="00350500"/>
    <w:rsid w:val="003551B5"/>
    <w:rsid w:val="003565EA"/>
    <w:rsid w:val="003662E7"/>
    <w:rsid w:val="003672B7"/>
    <w:rsid w:val="00370AAD"/>
    <w:rsid w:val="00374296"/>
    <w:rsid w:val="003760CC"/>
    <w:rsid w:val="0038419E"/>
    <w:rsid w:val="00385563"/>
    <w:rsid w:val="00386052"/>
    <w:rsid w:val="00392A91"/>
    <w:rsid w:val="00394A51"/>
    <w:rsid w:val="003A4EEC"/>
    <w:rsid w:val="003A7ACE"/>
    <w:rsid w:val="003C0166"/>
    <w:rsid w:val="003C61B5"/>
    <w:rsid w:val="003C6B9C"/>
    <w:rsid w:val="003D2D29"/>
    <w:rsid w:val="003D7DED"/>
    <w:rsid w:val="003E77D4"/>
    <w:rsid w:val="003F3AD9"/>
    <w:rsid w:val="004056FA"/>
    <w:rsid w:val="004078EA"/>
    <w:rsid w:val="004136FA"/>
    <w:rsid w:val="00415DD9"/>
    <w:rsid w:val="0042253C"/>
    <w:rsid w:val="00424A4C"/>
    <w:rsid w:val="00427A0A"/>
    <w:rsid w:val="00427FD6"/>
    <w:rsid w:val="00453F4E"/>
    <w:rsid w:val="00456A29"/>
    <w:rsid w:val="0046176E"/>
    <w:rsid w:val="00465764"/>
    <w:rsid w:val="00466903"/>
    <w:rsid w:val="00491F5D"/>
    <w:rsid w:val="0049238B"/>
    <w:rsid w:val="004A2D09"/>
    <w:rsid w:val="004A328B"/>
    <w:rsid w:val="004B54CC"/>
    <w:rsid w:val="004D7B90"/>
    <w:rsid w:val="004F7FC9"/>
    <w:rsid w:val="00520FD2"/>
    <w:rsid w:val="005404B8"/>
    <w:rsid w:val="005407FB"/>
    <w:rsid w:val="00544129"/>
    <w:rsid w:val="00550B25"/>
    <w:rsid w:val="00554D13"/>
    <w:rsid w:val="0057210D"/>
    <w:rsid w:val="00572C3B"/>
    <w:rsid w:val="00573127"/>
    <w:rsid w:val="00576106"/>
    <w:rsid w:val="00582821"/>
    <w:rsid w:val="00583B7D"/>
    <w:rsid w:val="00584C71"/>
    <w:rsid w:val="005851C0"/>
    <w:rsid w:val="00587173"/>
    <w:rsid w:val="0059011F"/>
    <w:rsid w:val="005A5B69"/>
    <w:rsid w:val="005B0C06"/>
    <w:rsid w:val="005B3AF2"/>
    <w:rsid w:val="005E738B"/>
    <w:rsid w:val="005F33DE"/>
    <w:rsid w:val="005F3405"/>
    <w:rsid w:val="0061052B"/>
    <w:rsid w:val="00623B38"/>
    <w:rsid w:val="006260E2"/>
    <w:rsid w:val="00636B9C"/>
    <w:rsid w:val="006450E9"/>
    <w:rsid w:val="0065316C"/>
    <w:rsid w:val="00660272"/>
    <w:rsid w:val="00666086"/>
    <w:rsid w:val="00670E27"/>
    <w:rsid w:val="00681400"/>
    <w:rsid w:val="00683909"/>
    <w:rsid w:val="00684B85"/>
    <w:rsid w:val="006B20D9"/>
    <w:rsid w:val="006B4E4A"/>
    <w:rsid w:val="006B4E70"/>
    <w:rsid w:val="006B57BE"/>
    <w:rsid w:val="006D0110"/>
    <w:rsid w:val="006D28E7"/>
    <w:rsid w:val="006E55EF"/>
    <w:rsid w:val="006E5B11"/>
    <w:rsid w:val="006F5288"/>
    <w:rsid w:val="006F623B"/>
    <w:rsid w:val="00701F55"/>
    <w:rsid w:val="007068F7"/>
    <w:rsid w:val="00715218"/>
    <w:rsid w:val="0073390C"/>
    <w:rsid w:val="00733BB4"/>
    <w:rsid w:val="00733C5E"/>
    <w:rsid w:val="00742E1E"/>
    <w:rsid w:val="0074372F"/>
    <w:rsid w:val="007473E7"/>
    <w:rsid w:val="007736B9"/>
    <w:rsid w:val="00774C61"/>
    <w:rsid w:val="00775B32"/>
    <w:rsid w:val="00777913"/>
    <w:rsid w:val="00782810"/>
    <w:rsid w:val="0079009D"/>
    <w:rsid w:val="007910DC"/>
    <w:rsid w:val="007A4137"/>
    <w:rsid w:val="007B0790"/>
    <w:rsid w:val="007B1E9F"/>
    <w:rsid w:val="007B5B49"/>
    <w:rsid w:val="007C44F3"/>
    <w:rsid w:val="007C51E4"/>
    <w:rsid w:val="007E22F8"/>
    <w:rsid w:val="007E25EC"/>
    <w:rsid w:val="007F3FA4"/>
    <w:rsid w:val="00810B9A"/>
    <w:rsid w:val="00812DB5"/>
    <w:rsid w:val="008167BD"/>
    <w:rsid w:val="00822F3D"/>
    <w:rsid w:val="00826097"/>
    <w:rsid w:val="00826B5B"/>
    <w:rsid w:val="00841EA7"/>
    <w:rsid w:val="0084272D"/>
    <w:rsid w:val="00844E88"/>
    <w:rsid w:val="00850639"/>
    <w:rsid w:val="00851BD9"/>
    <w:rsid w:val="00852E8E"/>
    <w:rsid w:val="00867386"/>
    <w:rsid w:val="00867D1F"/>
    <w:rsid w:val="00871DB5"/>
    <w:rsid w:val="00874FC2"/>
    <w:rsid w:val="008753F5"/>
    <w:rsid w:val="00885155"/>
    <w:rsid w:val="008874F6"/>
    <w:rsid w:val="00887F8F"/>
    <w:rsid w:val="008A122C"/>
    <w:rsid w:val="008A2E41"/>
    <w:rsid w:val="008A34A1"/>
    <w:rsid w:val="008C2FE9"/>
    <w:rsid w:val="008C5055"/>
    <w:rsid w:val="008D5BE0"/>
    <w:rsid w:val="008F0D67"/>
    <w:rsid w:val="009019C5"/>
    <w:rsid w:val="00903164"/>
    <w:rsid w:val="009038F7"/>
    <w:rsid w:val="00907CC2"/>
    <w:rsid w:val="009164BA"/>
    <w:rsid w:val="00923A93"/>
    <w:rsid w:val="009328C3"/>
    <w:rsid w:val="0093367C"/>
    <w:rsid w:val="00937993"/>
    <w:rsid w:val="009476B1"/>
    <w:rsid w:val="009564BD"/>
    <w:rsid w:val="009568D8"/>
    <w:rsid w:val="009633CB"/>
    <w:rsid w:val="009677EE"/>
    <w:rsid w:val="00970CCE"/>
    <w:rsid w:val="0097770D"/>
    <w:rsid w:val="00981C01"/>
    <w:rsid w:val="0098724D"/>
    <w:rsid w:val="00987335"/>
    <w:rsid w:val="00993B55"/>
    <w:rsid w:val="009A293A"/>
    <w:rsid w:val="009B3AF0"/>
    <w:rsid w:val="009C2458"/>
    <w:rsid w:val="009C71EB"/>
    <w:rsid w:val="009D4D05"/>
    <w:rsid w:val="009D6790"/>
    <w:rsid w:val="009D79CD"/>
    <w:rsid w:val="009F7EF6"/>
    <w:rsid w:val="00A138E1"/>
    <w:rsid w:val="00A257F4"/>
    <w:rsid w:val="00A5286F"/>
    <w:rsid w:val="00A5629C"/>
    <w:rsid w:val="00A56444"/>
    <w:rsid w:val="00A62CB3"/>
    <w:rsid w:val="00A63570"/>
    <w:rsid w:val="00A70128"/>
    <w:rsid w:val="00A73581"/>
    <w:rsid w:val="00A81C45"/>
    <w:rsid w:val="00A85A36"/>
    <w:rsid w:val="00A92327"/>
    <w:rsid w:val="00A96A13"/>
    <w:rsid w:val="00AA119E"/>
    <w:rsid w:val="00AA6CFE"/>
    <w:rsid w:val="00AA6E78"/>
    <w:rsid w:val="00AB1253"/>
    <w:rsid w:val="00AC48D2"/>
    <w:rsid w:val="00AC7AEF"/>
    <w:rsid w:val="00AE38E7"/>
    <w:rsid w:val="00AE541C"/>
    <w:rsid w:val="00AE568A"/>
    <w:rsid w:val="00AF7B26"/>
    <w:rsid w:val="00B04A10"/>
    <w:rsid w:val="00B0717A"/>
    <w:rsid w:val="00B10069"/>
    <w:rsid w:val="00B12D0E"/>
    <w:rsid w:val="00B14F3A"/>
    <w:rsid w:val="00B16A43"/>
    <w:rsid w:val="00B16BFE"/>
    <w:rsid w:val="00B22DB4"/>
    <w:rsid w:val="00B2353A"/>
    <w:rsid w:val="00B24880"/>
    <w:rsid w:val="00B2512B"/>
    <w:rsid w:val="00B265A4"/>
    <w:rsid w:val="00B27D38"/>
    <w:rsid w:val="00B37B5D"/>
    <w:rsid w:val="00B4440B"/>
    <w:rsid w:val="00B45BC4"/>
    <w:rsid w:val="00B5515B"/>
    <w:rsid w:val="00B551CB"/>
    <w:rsid w:val="00B57417"/>
    <w:rsid w:val="00B614AB"/>
    <w:rsid w:val="00B66E5D"/>
    <w:rsid w:val="00B806BF"/>
    <w:rsid w:val="00B80ED2"/>
    <w:rsid w:val="00B839CF"/>
    <w:rsid w:val="00B85148"/>
    <w:rsid w:val="00B8699D"/>
    <w:rsid w:val="00B92CA5"/>
    <w:rsid w:val="00BB0316"/>
    <w:rsid w:val="00BF650B"/>
    <w:rsid w:val="00C005AF"/>
    <w:rsid w:val="00C01735"/>
    <w:rsid w:val="00C02E04"/>
    <w:rsid w:val="00C05CF3"/>
    <w:rsid w:val="00C11B43"/>
    <w:rsid w:val="00C21914"/>
    <w:rsid w:val="00C25E1D"/>
    <w:rsid w:val="00C26766"/>
    <w:rsid w:val="00C33DD5"/>
    <w:rsid w:val="00C434A1"/>
    <w:rsid w:val="00C454E7"/>
    <w:rsid w:val="00C45865"/>
    <w:rsid w:val="00C55C59"/>
    <w:rsid w:val="00C6455A"/>
    <w:rsid w:val="00C67B58"/>
    <w:rsid w:val="00C70806"/>
    <w:rsid w:val="00C74844"/>
    <w:rsid w:val="00C765D3"/>
    <w:rsid w:val="00C76F2B"/>
    <w:rsid w:val="00C8704E"/>
    <w:rsid w:val="00C90010"/>
    <w:rsid w:val="00C90B4A"/>
    <w:rsid w:val="00C947B5"/>
    <w:rsid w:val="00CA7299"/>
    <w:rsid w:val="00CB1252"/>
    <w:rsid w:val="00CB3BE6"/>
    <w:rsid w:val="00CB5506"/>
    <w:rsid w:val="00CC32FF"/>
    <w:rsid w:val="00CD0E8D"/>
    <w:rsid w:val="00CD2F2F"/>
    <w:rsid w:val="00D16180"/>
    <w:rsid w:val="00D1694D"/>
    <w:rsid w:val="00D23CA6"/>
    <w:rsid w:val="00D27036"/>
    <w:rsid w:val="00D33AED"/>
    <w:rsid w:val="00D33F81"/>
    <w:rsid w:val="00D367D6"/>
    <w:rsid w:val="00D444E3"/>
    <w:rsid w:val="00D51B57"/>
    <w:rsid w:val="00D51D45"/>
    <w:rsid w:val="00D56A2B"/>
    <w:rsid w:val="00D71CCC"/>
    <w:rsid w:val="00D73671"/>
    <w:rsid w:val="00D763E3"/>
    <w:rsid w:val="00D81A62"/>
    <w:rsid w:val="00D83722"/>
    <w:rsid w:val="00D93BB1"/>
    <w:rsid w:val="00DA0441"/>
    <w:rsid w:val="00DA2440"/>
    <w:rsid w:val="00DC2FEE"/>
    <w:rsid w:val="00DC489A"/>
    <w:rsid w:val="00DC707E"/>
    <w:rsid w:val="00DD258A"/>
    <w:rsid w:val="00DD2D90"/>
    <w:rsid w:val="00DD49E8"/>
    <w:rsid w:val="00DD6C5D"/>
    <w:rsid w:val="00DE4B50"/>
    <w:rsid w:val="00DE4D90"/>
    <w:rsid w:val="00DE5148"/>
    <w:rsid w:val="00DF7398"/>
    <w:rsid w:val="00E031A6"/>
    <w:rsid w:val="00E032F1"/>
    <w:rsid w:val="00E06EAA"/>
    <w:rsid w:val="00E100FC"/>
    <w:rsid w:val="00E141EF"/>
    <w:rsid w:val="00E23E93"/>
    <w:rsid w:val="00E262A9"/>
    <w:rsid w:val="00E32AE6"/>
    <w:rsid w:val="00E44CAC"/>
    <w:rsid w:val="00E50362"/>
    <w:rsid w:val="00E50EF0"/>
    <w:rsid w:val="00E520B3"/>
    <w:rsid w:val="00E654BE"/>
    <w:rsid w:val="00E65A93"/>
    <w:rsid w:val="00E679F1"/>
    <w:rsid w:val="00E71EE1"/>
    <w:rsid w:val="00E72B77"/>
    <w:rsid w:val="00E77548"/>
    <w:rsid w:val="00E84698"/>
    <w:rsid w:val="00E95876"/>
    <w:rsid w:val="00E95E6F"/>
    <w:rsid w:val="00E970C6"/>
    <w:rsid w:val="00EA2F97"/>
    <w:rsid w:val="00EB4E32"/>
    <w:rsid w:val="00EC2163"/>
    <w:rsid w:val="00ED3626"/>
    <w:rsid w:val="00ED5EA3"/>
    <w:rsid w:val="00ED7158"/>
    <w:rsid w:val="00F00759"/>
    <w:rsid w:val="00F03E54"/>
    <w:rsid w:val="00F10B32"/>
    <w:rsid w:val="00F120A5"/>
    <w:rsid w:val="00F34C71"/>
    <w:rsid w:val="00F4032D"/>
    <w:rsid w:val="00F53A97"/>
    <w:rsid w:val="00F547A5"/>
    <w:rsid w:val="00F6188D"/>
    <w:rsid w:val="00F87F30"/>
    <w:rsid w:val="00F933F0"/>
    <w:rsid w:val="00F965EA"/>
    <w:rsid w:val="00F978F8"/>
    <w:rsid w:val="00FA5AAD"/>
    <w:rsid w:val="00FB7170"/>
    <w:rsid w:val="00FB7B1C"/>
    <w:rsid w:val="00FD2964"/>
    <w:rsid w:val="00FD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80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141</Words>
  <Characters>810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6</cp:revision>
  <cp:lastPrinted>2014-10-14T07:58:00Z</cp:lastPrinted>
  <dcterms:created xsi:type="dcterms:W3CDTF">2014-10-07T05:35:00Z</dcterms:created>
  <dcterms:modified xsi:type="dcterms:W3CDTF">2014-10-14T07:58:00Z</dcterms:modified>
</cp:coreProperties>
</file>